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E0" w:rsidRDefault="00612EE0">
      <w:pPr>
        <w:pStyle w:val="ConsPlusTitle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7C07D9">
        <w:rPr>
          <w:rFonts w:ascii="Times New Roman" w:hAnsi="Times New Roman" w:cs="Times New Roman"/>
          <w:sz w:val="20"/>
          <w:szCs w:val="20"/>
        </w:rPr>
        <w:t xml:space="preserve">АДМИНИСТРАЦИЯ </w:t>
      </w:r>
    </w:p>
    <w:p w:rsidR="00612EE0" w:rsidRDefault="00612EE0">
      <w:pPr>
        <w:pStyle w:val="ConsPlusTitle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КИЕВСКОГО СЕЛЬСОВЕТА</w:t>
      </w:r>
    </w:p>
    <w:p w:rsidR="00612EE0" w:rsidRPr="007C07D9" w:rsidRDefault="00612EE0">
      <w:pPr>
        <w:pStyle w:val="ConsPlusTitle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ТАТАРСКОГО РАЙОНА  НОВОСИБИРСКОЙ ОБЛАСТИ</w:t>
      </w:r>
    </w:p>
    <w:p w:rsidR="00612EE0" w:rsidRDefault="00612EE0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</w:p>
    <w:p w:rsidR="00612EE0" w:rsidRPr="007C07D9" w:rsidRDefault="00612EE0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</w:p>
    <w:p w:rsidR="00612EE0" w:rsidRPr="007C07D9" w:rsidRDefault="00612EE0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7C07D9">
        <w:rPr>
          <w:rFonts w:ascii="Times New Roman" w:hAnsi="Times New Roman" w:cs="Times New Roman"/>
          <w:sz w:val="20"/>
          <w:szCs w:val="20"/>
        </w:rPr>
        <w:t>ПОСТАНОВЛЕНИЕ</w:t>
      </w:r>
    </w:p>
    <w:p w:rsidR="00612EE0" w:rsidRPr="007C07D9" w:rsidRDefault="00612EE0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7C07D9">
        <w:rPr>
          <w:rFonts w:ascii="Times New Roman" w:hAnsi="Times New Roman" w:cs="Times New Roman"/>
          <w:sz w:val="20"/>
          <w:szCs w:val="20"/>
        </w:rPr>
        <w:t xml:space="preserve">от </w:t>
      </w:r>
      <w:r>
        <w:rPr>
          <w:rFonts w:ascii="Times New Roman" w:hAnsi="Times New Roman" w:cs="Times New Roman"/>
          <w:sz w:val="20"/>
          <w:szCs w:val="20"/>
        </w:rPr>
        <w:t>28 декабря</w:t>
      </w:r>
      <w:r w:rsidRPr="007C07D9">
        <w:rPr>
          <w:rFonts w:ascii="Times New Roman" w:hAnsi="Times New Roman" w:cs="Times New Roman"/>
          <w:sz w:val="20"/>
          <w:szCs w:val="20"/>
        </w:rPr>
        <w:t xml:space="preserve"> 201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7C07D9">
        <w:rPr>
          <w:rFonts w:ascii="Times New Roman" w:hAnsi="Times New Roman" w:cs="Times New Roman"/>
          <w:sz w:val="20"/>
          <w:szCs w:val="20"/>
        </w:rPr>
        <w:t xml:space="preserve"> г. N </w:t>
      </w:r>
      <w:r>
        <w:rPr>
          <w:rFonts w:ascii="Times New Roman" w:hAnsi="Times New Roman" w:cs="Times New Roman"/>
          <w:sz w:val="20"/>
          <w:szCs w:val="20"/>
        </w:rPr>
        <w:t>72</w:t>
      </w:r>
    </w:p>
    <w:p w:rsidR="00612EE0" w:rsidRDefault="00612EE0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</w:p>
    <w:p w:rsidR="00612EE0" w:rsidRPr="007C07D9" w:rsidRDefault="00612EE0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</w:p>
    <w:p w:rsidR="00612EE0" w:rsidRPr="007C07D9" w:rsidRDefault="00612EE0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7C07D9">
        <w:rPr>
          <w:rFonts w:ascii="Times New Roman" w:hAnsi="Times New Roman" w:cs="Times New Roman"/>
          <w:sz w:val="20"/>
          <w:szCs w:val="20"/>
        </w:rPr>
        <w:t>ОБ УТВЕРЖДЕНИИ ПОЛОЖЕНИЯ О ФОРМЕ И ПОРЯДКЕ ПРИНЯТИЯ РЕШЕНИЙ</w:t>
      </w:r>
    </w:p>
    <w:p w:rsidR="00612EE0" w:rsidRPr="007C07D9" w:rsidRDefault="00612EE0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7C07D9">
        <w:rPr>
          <w:rFonts w:ascii="Times New Roman" w:hAnsi="Times New Roman" w:cs="Times New Roman"/>
          <w:sz w:val="20"/>
          <w:szCs w:val="20"/>
        </w:rPr>
        <w:t xml:space="preserve">АДМИНИСТРАЦИЕЙ </w:t>
      </w:r>
      <w:r>
        <w:rPr>
          <w:rFonts w:ascii="Times New Roman" w:hAnsi="Times New Roman" w:cs="Times New Roman"/>
          <w:sz w:val="20"/>
          <w:szCs w:val="20"/>
        </w:rPr>
        <w:t xml:space="preserve">КИЕВСКОГО СЕЛЬСОВЕТА </w:t>
      </w:r>
      <w:r w:rsidRPr="007C07D9">
        <w:rPr>
          <w:rFonts w:ascii="Times New Roman" w:hAnsi="Times New Roman" w:cs="Times New Roman"/>
          <w:sz w:val="20"/>
          <w:szCs w:val="20"/>
        </w:rPr>
        <w:t xml:space="preserve"> О ЗАКЛЮЧЕНИИ</w:t>
      </w:r>
    </w:p>
    <w:p w:rsidR="00612EE0" w:rsidRPr="007C07D9" w:rsidRDefault="00612EE0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7C07D9">
        <w:rPr>
          <w:rFonts w:ascii="Times New Roman" w:hAnsi="Times New Roman" w:cs="Times New Roman"/>
          <w:sz w:val="20"/>
          <w:szCs w:val="20"/>
        </w:rPr>
        <w:t>ДОЛГОСРОЧНЫХ МУНИЦИПАЛЬНЫХ КОНТРАКТОВ НА ВЫПОЛНЕНИЕ РАБОТ</w:t>
      </w:r>
    </w:p>
    <w:p w:rsidR="00612EE0" w:rsidRPr="007C07D9" w:rsidRDefault="00612EE0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7C07D9">
        <w:rPr>
          <w:rFonts w:ascii="Times New Roman" w:hAnsi="Times New Roman" w:cs="Times New Roman"/>
          <w:sz w:val="20"/>
          <w:szCs w:val="20"/>
        </w:rPr>
        <w:t>(ОКАЗАНИЕ УСЛУГ) С ДЛИТЕЛЬНЫМ ПРОИЗВОДСТВЕННЫМ ЦИКЛОМ</w:t>
      </w:r>
    </w:p>
    <w:p w:rsidR="00612EE0" w:rsidRPr="007C07D9" w:rsidRDefault="00612E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12EE0" w:rsidRPr="007C07D9" w:rsidRDefault="00612E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C07D9">
        <w:rPr>
          <w:rFonts w:ascii="Times New Roman" w:hAnsi="Times New Roman" w:cs="Times New Roman"/>
        </w:rPr>
        <w:t xml:space="preserve">В соответствии со </w:t>
      </w:r>
      <w:hyperlink r:id="rId4" w:history="1">
        <w:r w:rsidRPr="007C07D9">
          <w:rPr>
            <w:rFonts w:ascii="Times New Roman" w:hAnsi="Times New Roman" w:cs="Times New Roman"/>
            <w:color w:val="0000FF"/>
          </w:rPr>
          <w:t>статьей 72</w:t>
        </w:r>
      </w:hyperlink>
      <w:r w:rsidRPr="007C07D9">
        <w:rPr>
          <w:rFonts w:ascii="Times New Roman" w:hAnsi="Times New Roman" w:cs="Times New Roman"/>
        </w:rPr>
        <w:t xml:space="preserve"> Бюджетного кодекса Российской Федерации, </w:t>
      </w:r>
      <w:hyperlink r:id="rId5" w:history="1">
        <w:r w:rsidRPr="007C07D9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7C07D9">
        <w:rPr>
          <w:rFonts w:ascii="Times New Roman" w:hAnsi="Times New Roman" w:cs="Times New Roman"/>
        </w:rPr>
        <w:t xml:space="preserve"> Правительства Российской Федерации от 29.12.2007 N 978 "Об утверждении Правил принятия решений о заключении долгосрочных государственных (муниципальных) контрактов на выполнение работ (оказание услуг) с длительным производственным циклом"</w:t>
      </w: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7C07D9">
        <w:rPr>
          <w:rFonts w:ascii="Times New Roman" w:hAnsi="Times New Roman" w:cs="Times New Roman"/>
        </w:rPr>
        <w:t>остановляю:</w:t>
      </w:r>
    </w:p>
    <w:p w:rsidR="00612EE0" w:rsidRPr="007C07D9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Pr="007C07D9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C07D9">
        <w:rPr>
          <w:rFonts w:ascii="Times New Roman" w:hAnsi="Times New Roman" w:cs="Times New Roman"/>
        </w:rPr>
        <w:t xml:space="preserve">1. Утвердить прилагаемое </w:t>
      </w:r>
      <w:hyperlink w:anchor="Par30" w:history="1">
        <w:r w:rsidRPr="007C07D9">
          <w:rPr>
            <w:rFonts w:ascii="Times New Roman" w:hAnsi="Times New Roman" w:cs="Times New Roman"/>
            <w:color w:val="0000FF"/>
          </w:rPr>
          <w:t>Положение</w:t>
        </w:r>
      </w:hyperlink>
      <w:r w:rsidRPr="007C07D9">
        <w:rPr>
          <w:rFonts w:ascii="Times New Roman" w:hAnsi="Times New Roman" w:cs="Times New Roman"/>
        </w:rPr>
        <w:t xml:space="preserve"> о форме и порядке принятия решений администрацией </w:t>
      </w:r>
      <w:r>
        <w:rPr>
          <w:rFonts w:ascii="Times New Roman" w:hAnsi="Times New Roman" w:cs="Times New Roman"/>
        </w:rPr>
        <w:t>Киевского сельсовета</w:t>
      </w:r>
      <w:r w:rsidRPr="007C07D9">
        <w:rPr>
          <w:rFonts w:ascii="Times New Roman" w:hAnsi="Times New Roman" w:cs="Times New Roman"/>
        </w:rPr>
        <w:t xml:space="preserve"> о заключении долгосрочных муниципальных контрактов на выполнение работ (оказание услуг) с длительным производственным циклом.</w:t>
      </w:r>
    </w:p>
    <w:p w:rsidR="00612EE0" w:rsidRPr="007C07D9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C07D9">
        <w:rPr>
          <w:rFonts w:ascii="Times New Roman" w:hAnsi="Times New Roman" w:cs="Times New Roman"/>
        </w:rPr>
        <w:t xml:space="preserve">2. Обнародовать настоящее постановление в </w:t>
      </w:r>
      <w:r>
        <w:rPr>
          <w:rFonts w:ascii="Times New Roman" w:hAnsi="Times New Roman" w:cs="Times New Roman"/>
        </w:rPr>
        <w:t>газете «Киевский вестник»</w:t>
      </w:r>
      <w:r w:rsidRPr="007C07D9">
        <w:rPr>
          <w:rFonts w:ascii="Times New Roman" w:hAnsi="Times New Roman" w:cs="Times New Roman"/>
        </w:rPr>
        <w:t>.</w:t>
      </w: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Pr="007C07D9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 w:rsidP="009B23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C07D9">
        <w:rPr>
          <w:rFonts w:ascii="Times New Roman" w:hAnsi="Times New Roman" w:cs="Times New Roman"/>
        </w:rPr>
        <w:t xml:space="preserve">Глава </w:t>
      </w:r>
      <w:r>
        <w:rPr>
          <w:rFonts w:ascii="Times New Roman" w:hAnsi="Times New Roman" w:cs="Times New Roman"/>
        </w:rPr>
        <w:t xml:space="preserve">Киевского сельсовета </w:t>
      </w:r>
    </w:p>
    <w:p w:rsidR="00612EE0" w:rsidRPr="007C07D9" w:rsidRDefault="00612EE0" w:rsidP="009B23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Татарского района Новосибирской области                                                          А.П. Елисеев</w:t>
      </w:r>
    </w:p>
    <w:p w:rsidR="00612EE0" w:rsidRPr="007C07D9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Pr="007C07D9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Pr="007C07D9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Pr="007C07D9" w:rsidRDefault="00612EE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7C07D9">
        <w:rPr>
          <w:rFonts w:ascii="Times New Roman" w:hAnsi="Times New Roman" w:cs="Times New Roman"/>
        </w:rPr>
        <w:t>Утверждено</w:t>
      </w:r>
    </w:p>
    <w:p w:rsidR="00612EE0" w:rsidRPr="007C07D9" w:rsidRDefault="00612EE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C07D9">
        <w:rPr>
          <w:rFonts w:ascii="Times New Roman" w:hAnsi="Times New Roman" w:cs="Times New Roman"/>
        </w:rPr>
        <w:t>постановлением</w:t>
      </w: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главы </w:t>
      </w:r>
      <w:r w:rsidRPr="007C07D9">
        <w:rPr>
          <w:rFonts w:ascii="Times New Roman" w:hAnsi="Times New Roman" w:cs="Times New Roman"/>
        </w:rPr>
        <w:t xml:space="preserve">администрации </w:t>
      </w:r>
      <w:r>
        <w:rPr>
          <w:rFonts w:ascii="Times New Roman" w:hAnsi="Times New Roman" w:cs="Times New Roman"/>
        </w:rPr>
        <w:t>Киевского сельсовета</w:t>
      </w:r>
    </w:p>
    <w:p w:rsidR="00612EE0" w:rsidRPr="007C07D9" w:rsidRDefault="00612EE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Татарского района Новосибирской области</w:t>
      </w:r>
    </w:p>
    <w:p w:rsidR="00612EE0" w:rsidRPr="007C07D9" w:rsidRDefault="00612EE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C07D9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28</w:t>
      </w:r>
      <w:r w:rsidRPr="007C07D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12</w:t>
      </w:r>
      <w:r w:rsidRPr="007C07D9">
        <w:rPr>
          <w:rFonts w:ascii="Times New Roman" w:hAnsi="Times New Roman" w:cs="Times New Roman"/>
        </w:rPr>
        <w:t>.201</w:t>
      </w:r>
      <w:r>
        <w:rPr>
          <w:rFonts w:ascii="Times New Roman" w:hAnsi="Times New Roman" w:cs="Times New Roman"/>
        </w:rPr>
        <w:t>2 г.  N 72</w:t>
      </w:r>
    </w:p>
    <w:p w:rsidR="00612EE0" w:rsidRPr="007C07D9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Pr="007C07D9" w:rsidRDefault="00612EE0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7C07D9">
        <w:rPr>
          <w:rFonts w:ascii="Times New Roman" w:hAnsi="Times New Roman" w:cs="Times New Roman"/>
          <w:sz w:val="20"/>
          <w:szCs w:val="20"/>
        </w:rPr>
        <w:t>ПОЛОЖЕНИЕ</w:t>
      </w:r>
    </w:p>
    <w:p w:rsidR="00612EE0" w:rsidRPr="007C07D9" w:rsidRDefault="00612EE0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bookmarkStart w:id="1" w:name="Par30"/>
      <w:bookmarkEnd w:id="1"/>
      <w:r w:rsidRPr="007C07D9">
        <w:rPr>
          <w:rFonts w:ascii="Times New Roman" w:hAnsi="Times New Roman" w:cs="Times New Roman"/>
          <w:sz w:val="20"/>
          <w:szCs w:val="20"/>
        </w:rPr>
        <w:t xml:space="preserve">О ФОРМЕ И ПОРЯДКЕ ПРИНЯТИЯ РЕШЕНИЙ АДМИНИСТРАЦИЕЙ </w:t>
      </w:r>
      <w:r>
        <w:rPr>
          <w:rFonts w:ascii="Times New Roman" w:hAnsi="Times New Roman" w:cs="Times New Roman"/>
          <w:sz w:val="20"/>
          <w:szCs w:val="20"/>
        </w:rPr>
        <w:t>КИЕВСКОГО СЕЛЬСОВЕТА</w:t>
      </w:r>
      <w:r w:rsidRPr="007C07D9">
        <w:rPr>
          <w:rFonts w:ascii="Times New Roman" w:hAnsi="Times New Roman" w:cs="Times New Roman"/>
          <w:sz w:val="20"/>
          <w:szCs w:val="20"/>
        </w:rPr>
        <w:t xml:space="preserve"> О ЗАКЛЮЧЕНИИ ДОЛГОСРОЧНЫХ МУНИЦИПАЛЬНЫХ</w:t>
      </w:r>
    </w:p>
    <w:p w:rsidR="00612EE0" w:rsidRPr="007C07D9" w:rsidRDefault="00612EE0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7C07D9">
        <w:rPr>
          <w:rFonts w:ascii="Times New Roman" w:hAnsi="Times New Roman" w:cs="Times New Roman"/>
          <w:sz w:val="20"/>
          <w:szCs w:val="20"/>
        </w:rPr>
        <w:t>КОНТРАКТОВ НА ВЫПОЛНЕНИЕ РАБОТ (ОКАЗАНИЕ УСЛУГ)</w:t>
      </w:r>
    </w:p>
    <w:p w:rsidR="00612EE0" w:rsidRPr="007C07D9" w:rsidRDefault="00612EE0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7C07D9">
        <w:rPr>
          <w:rFonts w:ascii="Times New Roman" w:hAnsi="Times New Roman" w:cs="Times New Roman"/>
          <w:sz w:val="20"/>
          <w:szCs w:val="20"/>
        </w:rPr>
        <w:t>С ДЛИТЕЛЬНЫМ ПРОИЗВОДСТВЕННЫМ ЦИКЛОМ</w:t>
      </w:r>
    </w:p>
    <w:p w:rsidR="00612EE0" w:rsidRPr="007C07D9" w:rsidRDefault="00612E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Pr="007C07D9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12EE0" w:rsidRPr="007C07D9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C07D9">
        <w:rPr>
          <w:rFonts w:ascii="Times New Roman" w:hAnsi="Times New Roman" w:cs="Times New Roman"/>
        </w:rPr>
        <w:t xml:space="preserve">1. Настоящее Положение определяет форму и порядок принятия решений администрацией </w:t>
      </w:r>
      <w:r>
        <w:rPr>
          <w:rFonts w:ascii="Times New Roman" w:hAnsi="Times New Roman" w:cs="Times New Roman"/>
        </w:rPr>
        <w:t>Киевского сельсовета</w:t>
      </w:r>
      <w:r w:rsidRPr="007C07D9">
        <w:rPr>
          <w:rFonts w:ascii="Times New Roman" w:hAnsi="Times New Roman" w:cs="Times New Roman"/>
        </w:rPr>
        <w:t xml:space="preserve"> о заключении долгосрочных муниципальных контрактов на выполнение работ (оказание услуг) (далее - контракты), длительность производственного цикла выполнения (оказания) которых превышает срок действия утвержденных лимитов бюджетных обязательств.</w:t>
      </w:r>
    </w:p>
    <w:p w:rsidR="00612EE0" w:rsidRPr="007C07D9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C07D9">
        <w:rPr>
          <w:rFonts w:ascii="Times New Roman" w:hAnsi="Times New Roman" w:cs="Times New Roman"/>
        </w:rPr>
        <w:t xml:space="preserve">2. Решение администрации </w:t>
      </w:r>
      <w:r>
        <w:rPr>
          <w:rFonts w:ascii="Times New Roman" w:hAnsi="Times New Roman" w:cs="Times New Roman"/>
        </w:rPr>
        <w:t>Киевского сельсовета</w:t>
      </w:r>
      <w:r w:rsidRPr="007C07D9">
        <w:rPr>
          <w:rFonts w:ascii="Times New Roman" w:hAnsi="Times New Roman" w:cs="Times New Roman"/>
        </w:rPr>
        <w:t xml:space="preserve"> о заключении долгосрочного муниципального контракта для нужд </w:t>
      </w:r>
      <w:r>
        <w:rPr>
          <w:rFonts w:ascii="Times New Roman" w:hAnsi="Times New Roman" w:cs="Times New Roman"/>
        </w:rPr>
        <w:t>муниципального образования Киевского сельсовета</w:t>
      </w:r>
      <w:r w:rsidRPr="007C07D9">
        <w:rPr>
          <w:rFonts w:ascii="Times New Roman" w:hAnsi="Times New Roman" w:cs="Times New Roman"/>
        </w:rPr>
        <w:t xml:space="preserve"> принимается в форме постановления администрации </w:t>
      </w:r>
      <w:r>
        <w:rPr>
          <w:rFonts w:ascii="Times New Roman" w:hAnsi="Times New Roman" w:cs="Times New Roman"/>
        </w:rPr>
        <w:t>Киевского сельсовета</w:t>
      </w:r>
      <w:r w:rsidRPr="007C07D9">
        <w:rPr>
          <w:rFonts w:ascii="Times New Roman" w:hAnsi="Times New Roman" w:cs="Times New Roman"/>
        </w:rPr>
        <w:t xml:space="preserve"> в следующем порядке:</w:t>
      </w:r>
    </w:p>
    <w:p w:rsidR="00612EE0" w:rsidRPr="007C07D9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C07D9">
        <w:rPr>
          <w:rFonts w:ascii="Times New Roman" w:hAnsi="Times New Roman" w:cs="Times New Roman"/>
        </w:rPr>
        <w:t xml:space="preserve">а) проект постановления администрации </w:t>
      </w:r>
      <w:r>
        <w:rPr>
          <w:rFonts w:ascii="Times New Roman" w:hAnsi="Times New Roman" w:cs="Times New Roman"/>
        </w:rPr>
        <w:t>Киевского сельсовета</w:t>
      </w:r>
      <w:r w:rsidRPr="007C07D9">
        <w:rPr>
          <w:rFonts w:ascii="Times New Roman" w:hAnsi="Times New Roman" w:cs="Times New Roman"/>
        </w:rPr>
        <w:t xml:space="preserve"> и пояснительная записка к нему направляются структурным подразделением администрации </w:t>
      </w:r>
      <w:r>
        <w:rPr>
          <w:rFonts w:ascii="Times New Roman" w:hAnsi="Times New Roman" w:cs="Times New Roman"/>
        </w:rPr>
        <w:t>Киевского сельсовета</w:t>
      </w:r>
      <w:r w:rsidRPr="007C07D9">
        <w:rPr>
          <w:rFonts w:ascii="Times New Roman" w:hAnsi="Times New Roman" w:cs="Times New Roman"/>
        </w:rPr>
        <w:t xml:space="preserve">  инициирующим заключение долгосрочного муниципального контракта, глав</w:t>
      </w:r>
      <w:r>
        <w:rPr>
          <w:rFonts w:ascii="Times New Roman" w:hAnsi="Times New Roman" w:cs="Times New Roman"/>
        </w:rPr>
        <w:t>е</w:t>
      </w:r>
      <w:r w:rsidRPr="007C07D9">
        <w:rPr>
          <w:rFonts w:ascii="Times New Roman" w:hAnsi="Times New Roman" w:cs="Times New Roman"/>
        </w:rPr>
        <w:t xml:space="preserve"> администрации </w:t>
      </w:r>
      <w:r>
        <w:rPr>
          <w:rFonts w:ascii="Times New Roman" w:hAnsi="Times New Roman" w:cs="Times New Roman"/>
        </w:rPr>
        <w:t>Киевского сельсовета Татарского района Новосибирской области</w:t>
      </w:r>
      <w:r w:rsidRPr="007C07D9">
        <w:rPr>
          <w:rFonts w:ascii="Times New Roman" w:hAnsi="Times New Roman" w:cs="Times New Roman"/>
        </w:rPr>
        <w:t>;</w:t>
      </w:r>
    </w:p>
    <w:p w:rsidR="00612EE0" w:rsidRPr="007C07D9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C07D9">
        <w:rPr>
          <w:rFonts w:ascii="Times New Roman" w:hAnsi="Times New Roman" w:cs="Times New Roman"/>
        </w:rPr>
        <w:t xml:space="preserve">б) </w:t>
      </w:r>
      <w:r>
        <w:rPr>
          <w:rFonts w:ascii="Times New Roman" w:hAnsi="Times New Roman" w:cs="Times New Roman"/>
        </w:rPr>
        <w:t>г</w:t>
      </w:r>
      <w:r w:rsidRPr="007C07D9">
        <w:rPr>
          <w:rFonts w:ascii="Times New Roman" w:hAnsi="Times New Roman" w:cs="Times New Roman"/>
        </w:rPr>
        <w:t>лав</w:t>
      </w:r>
      <w:r>
        <w:rPr>
          <w:rFonts w:ascii="Times New Roman" w:hAnsi="Times New Roman" w:cs="Times New Roman"/>
        </w:rPr>
        <w:t>а</w:t>
      </w:r>
      <w:r w:rsidRPr="007C07D9">
        <w:rPr>
          <w:rFonts w:ascii="Times New Roman" w:hAnsi="Times New Roman" w:cs="Times New Roman"/>
        </w:rPr>
        <w:t xml:space="preserve"> администрации </w:t>
      </w:r>
      <w:r>
        <w:rPr>
          <w:rFonts w:ascii="Times New Roman" w:hAnsi="Times New Roman" w:cs="Times New Roman"/>
        </w:rPr>
        <w:t xml:space="preserve">Киевского сельсовета  </w:t>
      </w:r>
      <w:r w:rsidRPr="007C07D9">
        <w:rPr>
          <w:rFonts w:ascii="Times New Roman" w:hAnsi="Times New Roman" w:cs="Times New Roman"/>
        </w:rPr>
        <w:t xml:space="preserve">в срок, не превышающий 15 дней со дня получения проекта постановления администрации </w:t>
      </w:r>
      <w:r>
        <w:rPr>
          <w:rFonts w:ascii="Times New Roman" w:hAnsi="Times New Roman" w:cs="Times New Roman"/>
        </w:rPr>
        <w:t xml:space="preserve">Киевского сельсовета </w:t>
      </w:r>
      <w:r w:rsidRPr="007C07D9">
        <w:rPr>
          <w:rFonts w:ascii="Times New Roman" w:hAnsi="Times New Roman" w:cs="Times New Roman"/>
        </w:rPr>
        <w:t>и пояснительной записки к нему, согласовывает указанный проект при соблюдении следующих условий:</w:t>
      </w:r>
    </w:p>
    <w:p w:rsidR="00612EE0" w:rsidRPr="007C07D9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C07D9">
        <w:rPr>
          <w:rFonts w:ascii="Times New Roman" w:hAnsi="Times New Roman" w:cs="Times New Roman"/>
        </w:rPr>
        <w:t xml:space="preserve">соответствие предлагаемого к заключению долгосрочного муниципального контракта для нужд </w:t>
      </w:r>
      <w:r>
        <w:rPr>
          <w:rFonts w:ascii="Times New Roman" w:hAnsi="Times New Roman" w:cs="Times New Roman"/>
        </w:rPr>
        <w:t xml:space="preserve">муниципального образования Киевского сельсовета </w:t>
      </w:r>
      <w:r w:rsidRPr="007C07D9">
        <w:rPr>
          <w:rFonts w:ascii="Times New Roman" w:hAnsi="Times New Roman" w:cs="Times New Roman"/>
        </w:rPr>
        <w:t xml:space="preserve"> реестру расходных обязательств </w:t>
      </w:r>
      <w:r>
        <w:rPr>
          <w:rFonts w:ascii="Times New Roman" w:hAnsi="Times New Roman" w:cs="Times New Roman"/>
        </w:rPr>
        <w:t>администрации Киевского сельсовета</w:t>
      </w:r>
      <w:r w:rsidRPr="007C07D9">
        <w:rPr>
          <w:rFonts w:ascii="Times New Roman" w:hAnsi="Times New Roman" w:cs="Times New Roman"/>
        </w:rPr>
        <w:t>;</w:t>
      </w:r>
    </w:p>
    <w:p w:rsidR="00612EE0" w:rsidRPr="007C07D9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C07D9">
        <w:rPr>
          <w:rFonts w:ascii="Times New Roman" w:hAnsi="Times New Roman" w:cs="Times New Roman"/>
        </w:rPr>
        <w:t xml:space="preserve">соответствие предельного объема бюджетных ассигнований, предусматриваемых на оплату долгосрочного муниципального контракта для нужд </w:t>
      </w:r>
      <w:r>
        <w:rPr>
          <w:rFonts w:ascii="Times New Roman" w:hAnsi="Times New Roman" w:cs="Times New Roman"/>
        </w:rPr>
        <w:t xml:space="preserve">муниципального образовании Киевского сельсовета </w:t>
      </w:r>
      <w:r w:rsidRPr="007C07D9">
        <w:rPr>
          <w:rFonts w:ascii="Times New Roman" w:hAnsi="Times New Roman" w:cs="Times New Roman"/>
        </w:rPr>
        <w:t xml:space="preserve">в текущем финансовом году и плановом периоде, бюджетным ассигнованиям, предусмотренным на исполнение соответствующего расходного обязательства решением о бюджете </w:t>
      </w:r>
      <w:r>
        <w:rPr>
          <w:rFonts w:ascii="Times New Roman" w:hAnsi="Times New Roman" w:cs="Times New Roman"/>
        </w:rPr>
        <w:t>Киевского сельсовета</w:t>
      </w:r>
      <w:r w:rsidRPr="007C07D9">
        <w:rPr>
          <w:rFonts w:ascii="Times New Roman" w:hAnsi="Times New Roman" w:cs="Times New Roman"/>
        </w:rPr>
        <w:t>;</w:t>
      </w:r>
    </w:p>
    <w:p w:rsidR="00612EE0" w:rsidRPr="007C07D9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C07D9">
        <w:rPr>
          <w:rFonts w:ascii="Times New Roman" w:hAnsi="Times New Roman" w:cs="Times New Roman"/>
        </w:rPr>
        <w:t xml:space="preserve">непревышение годового предельного объема средств, предусмотренных на оплату долгосрочного муниципального контракта для нужд </w:t>
      </w:r>
      <w:r>
        <w:rPr>
          <w:rFonts w:ascii="Times New Roman" w:hAnsi="Times New Roman" w:cs="Times New Roman"/>
        </w:rPr>
        <w:t xml:space="preserve">муниципального образования Киевского сельсовета </w:t>
      </w:r>
      <w:r w:rsidRPr="007C07D9">
        <w:rPr>
          <w:rFonts w:ascii="Times New Roman" w:hAnsi="Times New Roman" w:cs="Times New Roman"/>
        </w:rPr>
        <w:t>за пределами планового периода, над общим максимальным годовым объемом бюджетных ассигнований по главному распорядителю бюджетных средств, предусмотренных на выполнение работ (оказание услуг) с длительным производственным циклом в пределах планового периода;</w:t>
      </w:r>
    </w:p>
    <w:p w:rsidR="00612EE0" w:rsidRPr="007C07D9" w:rsidRDefault="00612E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C07D9">
        <w:rPr>
          <w:rFonts w:ascii="Times New Roman" w:hAnsi="Times New Roman" w:cs="Times New Roman"/>
        </w:rPr>
        <w:t xml:space="preserve">в) проект постановления администрации </w:t>
      </w:r>
      <w:r>
        <w:rPr>
          <w:rFonts w:ascii="Times New Roman" w:hAnsi="Times New Roman" w:cs="Times New Roman"/>
        </w:rPr>
        <w:t>Киевского сельсовета</w:t>
      </w:r>
      <w:r w:rsidRPr="007C07D9">
        <w:rPr>
          <w:rFonts w:ascii="Times New Roman" w:hAnsi="Times New Roman" w:cs="Times New Roman"/>
        </w:rPr>
        <w:t>, согласованный с глав</w:t>
      </w:r>
      <w:r>
        <w:rPr>
          <w:rFonts w:ascii="Times New Roman" w:hAnsi="Times New Roman" w:cs="Times New Roman"/>
        </w:rPr>
        <w:t>ой</w:t>
      </w:r>
      <w:r w:rsidRPr="007C07D9">
        <w:rPr>
          <w:rFonts w:ascii="Times New Roman" w:hAnsi="Times New Roman" w:cs="Times New Roman"/>
        </w:rPr>
        <w:t xml:space="preserve"> администрации </w:t>
      </w:r>
      <w:r>
        <w:rPr>
          <w:rFonts w:ascii="Times New Roman" w:hAnsi="Times New Roman" w:cs="Times New Roman"/>
        </w:rPr>
        <w:t xml:space="preserve">Киевского сельсовета и </w:t>
      </w:r>
      <w:r w:rsidRPr="007C07D9">
        <w:rPr>
          <w:rFonts w:ascii="Times New Roman" w:hAnsi="Times New Roman" w:cs="Times New Roman"/>
        </w:rPr>
        <w:t xml:space="preserve">финансовым отделом администрации </w:t>
      </w:r>
      <w:r>
        <w:rPr>
          <w:rFonts w:ascii="Times New Roman" w:hAnsi="Times New Roman" w:cs="Times New Roman"/>
        </w:rPr>
        <w:t>Киевского сельсовета</w:t>
      </w:r>
      <w:r w:rsidRPr="007C07D9">
        <w:rPr>
          <w:rFonts w:ascii="Times New Roman" w:hAnsi="Times New Roman" w:cs="Times New Roman"/>
        </w:rPr>
        <w:t xml:space="preserve">, представляется на подписание Главе </w:t>
      </w:r>
      <w:r>
        <w:rPr>
          <w:rFonts w:ascii="Times New Roman" w:hAnsi="Times New Roman" w:cs="Times New Roman"/>
        </w:rPr>
        <w:t>Киевского сельсовета Татарского района Новосибирской области</w:t>
      </w:r>
      <w:r w:rsidRPr="007C07D9">
        <w:rPr>
          <w:rFonts w:ascii="Times New Roman" w:hAnsi="Times New Roman" w:cs="Times New Roman"/>
        </w:rPr>
        <w:t xml:space="preserve"> в установленном порядке.</w:t>
      </w: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C07D9">
        <w:rPr>
          <w:rFonts w:ascii="Times New Roman" w:hAnsi="Times New Roman" w:cs="Times New Roman"/>
        </w:rPr>
        <w:br/>
      </w: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12EE0" w:rsidRDefault="00612E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Киевского сельсовета </w:t>
      </w:r>
    </w:p>
    <w:p w:rsidR="00612EE0" w:rsidRPr="007C07D9" w:rsidRDefault="00612E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Татарского района Новосибирской области                                                         А.П. Елисеев</w:t>
      </w:r>
    </w:p>
    <w:bookmarkEnd w:id="0"/>
    <w:p w:rsidR="00612EE0" w:rsidRPr="007C07D9" w:rsidRDefault="00612EE0">
      <w:pPr>
        <w:rPr>
          <w:rFonts w:ascii="Times New Roman" w:hAnsi="Times New Roman" w:cs="Times New Roman"/>
        </w:rPr>
      </w:pPr>
    </w:p>
    <w:sectPr w:rsidR="00612EE0" w:rsidRPr="007C07D9" w:rsidSect="00FF3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07D9"/>
    <w:rsid w:val="00006E26"/>
    <w:rsid w:val="00012CB2"/>
    <w:rsid w:val="00014AD0"/>
    <w:rsid w:val="00024842"/>
    <w:rsid w:val="000430A7"/>
    <w:rsid w:val="00050A44"/>
    <w:rsid w:val="00055E58"/>
    <w:rsid w:val="00073E42"/>
    <w:rsid w:val="00087EEA"/>
    <w:rsid w:val="000925B0"/>
    <w:rsid w:val="00097B33"/>
    <w:rsid w:val="000A6806"/>
    <w:rsid w:val="000E2202"/>
    <w:rsid w:val="001109F8"/>
    <w:rsid w:val="00114056"/>
    <w:rsid w:val="001164C9"/>
    <w:rsid w:val="00122FD0"/>
    <w:rsid w:val="0012379B"/>
    <w:rsid w:val="00140886"/>
    <w:rsid w:val="001431B1"/>
    <w:rsid w:val="00167B14"/>
    <w:rsid w:val="0017047A"/>
    <w:rsid w:val="00180D2A"/>
    <w:rsid w:val="00196827"/>
    <w:rsid w:val="001B2B6A"/>
    <w:rsid w:val="001C236E"/>
    <w:rsid w:val="001C2B04"/>
    <w:rsid w:val="001C4827"/>
    <w:rsid w:val="001C7647"/>
    <w:rsid w:val="001E059E"/>
    <w:rsid w:val="001F4402"/>
    <w:rsid w:val="00213C1F"/>
    <w:rsid w:val="00214165"/>
    <w:rsid w:val="002444D5"/>
    <w:rsid w:val="0025317A"/>
    <w:rsid w:val="00260DEA"/>
    <w:rsid w:val="0026279B"/>
    <w:rsid w:val="00277E98"/>
    <w:rsid w:val="00287261"/>
    <w:rsid w:val="002E7656"/>
    <w:rsid w:val="002F01B5"/>
    <w:rsid w:val="00305DEE"/>
    <w:rsid w:val="00325002"/>
    <w:rsid w:val="00325C45"/>
    <w:rsid w:val="0033361C"/>
    <w:rsid w:val="00350F66"/>
    <w:rsid w:val="003569DC"/>
    <w:rsid w:val="003675D0"/>
    <w:rsid w:val="00375E9E"/>
    <w:rsid w:val="00390C68"/>
    <w:rsid w:val="003B100D"/>
    <w:rsid w:val="003B41BE"/>
    <w:rsid w:val="003B46EC"/>
    <w:rsid w:val="003C214A"/>
    <w:rsid w:val="003C6F2B"/>
    <w:rsid w:val="003D6E6B"/>
    <w:rsid w:val="003E4880"/>
    <w:rsid w:val="00400F76"/>
    <w:rsid w:val="004171E9"/>
    <w:rsid w:val="00422863"/>
    <w:rsid w:val="00437D26"/>
    <w:rsid w:val="00450453"/>
    <w:rsid w:val="00450EB4"/>
    <w:rsid w:val="004761DF"/>
    <w:rsid w:val="004B0003"/>
    <w:rsid w:val="004C448E"/>
    <w:rsid w:val="004E0A4B"/>
    <w:rsid w:val="00504523"/>
    <w:rsid w:val="005114BB"/>
    <w:rsid w:val="005145E2"/>
    <w:rsid w:val="005243F1"/>
    <w:rsid w:val="005355E5"/>
    <w:rsid w:val="00540CDD"/>
    <w:rsid w:val="00543D88"/>
    <w:rsid w:val="00546BB5"/>
    <w:rsid w:val="00575F7B"/>
    <w:rsid w:val="005855FE"/>
    <w:rsid w:val="0058567B"/>
    <w:rsid w:val="00587322"/>
    <w:rsid w:val="005A74A6"/>
    <w:rsid w:val="005B7B4A"/>
    <w:rsid w:val="005E5DD1"/>
    <w:rsid w:val="00606285"/>
    <w:rsid w:val="00606B4C"/>
    <w:rsid w:val="00612EE0"/>
    <w:rsid w:val="00613297"/>
    <w:rsid w:val="00646A45"/>
    <w:rsid w:val="00665D40"/>
    <w:rsid w:val="00681BF5"/>
    <w:rsid w:val="00692F55"/>
    <w:rsid w:val="006A00DA"/>
    <w:rsid w:val="006B78D7"/>
    <w:rsid w:val="006E5B16"/>
    <w:rsid w:val="00731CD6"/>
    <w:rsid w:val="00750BBE"/>
    <w:rsid w:val="007662DD"/>
    <w:rsid w:val="00772B7F"/>
    <w:rsid w:val="00775C55"/>
    <w:rsid w:val="00790701"/>
    <w:rsid w:val="00796462"/>
    <w:rsid w:val="007C07D9"/>
    <w:rsid w:val="007D780F"/>
    <w:rsid w:val="007E3946"/>
    <w:rsid w:val="007E5E26"/>
    <w:rsid w:val="008052AC"/>
    <w:rsid w:val="0080771F"/>
    <w:rsid w:val="00807C17"/>
    <w:rsid w:val="0081715D"/>
    <w:rsid w:val="008221FF"/>
    <w:rsid w:val="008368E6"/>
    <w:rsid w:val="00885A02"/>
    <w:rsid w:val="008B2D94"/>
    <w:rsid w:val="008B6DB9"/>
    <w:rsid w:val="008C4E76"/>
    <w:rsid w:val="008D62EE"/>
    <w:rsid w:val="008E0DFF"/>
    <w:rsid w:val="009008D9"/>
    <w:rsid w:val="00904FF0"/>
    <w:rsid w:val="00920D98"/>
    <w:rsid w:val="009272C7"/>
    <w:rsid w:val="00937151"/>
    <w:rsid w:val="00942827"/>
    <w:rsid w:val="00951FB1"/>
    <w:rsid w:val="00976C94"/>
    <w:rsid w:val="00991CEC"/>
    <w:rsid w:val="0099422C"/>
    <w:rsid w:val="00997631"/>
    <w:rsid w:val="009A56FD"/>
    <w:rsid w:val="009B23DD"/>
    <w:rsid w:val="009C273E"/>
    <w:rsid w:val="009C2BAE"/>
    <w:rsid w:val="009D5AEB"/>
    <w:rsid w:val="009E2697"/>
    <w:rsid w:val="00A00F97"/>
    <w:rsid w:val="00A31899"/>
    <w:rsid w:val="00A345D6"/>
    <w:rsid w:val="00A37C33"/>
    <w:rsid w:val="00A452D1"/>
    <w:rsid w:val="00A474FE"/>
    <w:rsid w:val="00A5507E"/>
    <w:rsid w:val="00A72388"/>
    <w:rsid w:val="00A77677"/>
    <w:rsid w:val="00A96467"/>
    <w:rsid w:val="00AA1DAB"/>
    <w:rsid w:val="00AB1DED"/>
    <w:rsid w:val="00B12201"/>
    <w:rsid w:val="00B32A60"/>
    <w:rsid w:val="00B34998"/>
    <w:rsid w:val="00B7263F"/>
    <w:rsid w:val="00B72704"/>
    <w:rsid w:val="00B844C6"/>
    <w:rsid w:val="00BA4733"/>
    <w:rsid w:val="00BD16F5"/>
    <w:rsid w:val="00BE3C2C"/>
    <w:rsid w:val="00BF1587"/>
    <w:rsid w:val="00C1590F"/>
    <w:rsid w:val="00C347D3"/>
    <w:rsid w:val="00C41A39"/>
    <w:rsid w:val="00C5416F"/>
    <w:rsid w:val="00C5767B"/>
    <w:rsid w:val="00C60598"/>
    <w:rsid w:val="00C726B5"/>
    <w:rsid w:val="00C84E97"/>
    <w:rsid w:val="00CA5A0D"/>
    <w:rsid w:val="00CC0B18"/>
    <w:rsid w:val="00CD1C56"/>
    <w:rsid w:val="00CE5027"/>
    <w:rsid w:val="00CF61F0"/>
    <w:rsid w:val="00D12A60"/>
    <w:rsid w:val="00D44BCD"/>
    <w:rsid w:val="00D60B60"/>
    <w:rsid w:val="00D60ED8"/>
    <w:rsid w:val="00D630B8"/>
    <w:rsid w:val="00D81D7E"/>
    <w:rsid w:val="00D90E17"/>
    <w:rsid w:val="00DB2E26"/>
    <w:rsid w:val="00DB444E"/>
    <w:rsid w:val="00DB6D52"/>
    <w:rsid w:val="00DC41E5"/>
    <w:rsid w:val="00DF0407"/>
    <w:rsid w:val="00E27949"/>
    <w:rsid w:val="00E336BF"/>
    <w:rsid w:val="00E418ED"/>
    <w:rsid w:val="00E4222E"/>
    <w:rsid w:val="00E618EE"/>
    <w:rsid w:val="00E73316"/>
    <w:rsid w:val="00E84132"/>
    <w:rsid w:val="00E85309"/>
    <w:rsid w:val="00EB1CF2"/>
    <w:rsid w:val="00EC0AB9"/>
    <w:rsid w:val="00F311C9"/>
    <w:rsid w:val="00F61CC2"/>
    <w:rsid w:val="00F75A67"/>
    <w:rsid w:val="00F9228D"/>
    <w:rsid w:val="00FD03E9"/>
    <w:rsid w:val="00FF3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C3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C07D9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479A77B97843F2C69FDE103A5AC0D659513C300FF6EA30F2A09015FA0D8C91656FF6C0BA9CC5D08bFJAG" TargetMode="External"/><Relationship Id="rId4" Type="http://schemas.openxmlformats.org/officeDocument/2006/relationships/hyperlink" Target="consultantplus://offline/ref=5479A77B97843F2C69FDE103A5AC0D659512C502F86EA30F2A09015FA0D8C91656FF6C09A9C9b5J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</TotalTime>
  <Pages>2</Pages>
  <Words>651</Words>
  <Characters>3712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789</cp:lastModifiedBy>
  <cp:revision>3</cp:revision>
  <dcterms:created xsi:type="dcterms:W3CDTF">2013-03-18T06:09:00Z</dcterms:created>
  <dcterms:modified xsi:type="dcterms:W3CDTF">2013-03-21T04:39:00Z</dcterms:modified>
</cp:coreProperties>
</file>